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CB" w:rsidRDefault="006574CB" w:rsidP="006574C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丧偶未再婚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申请人与配偶的婚姻关系材料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Pr="006B42B1" w:rsidRDefault="006574CB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配偶死亡材料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Pr="007711C7" w:rsidRDefault="006574CB" w:rsidP="00B2334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 w:rsidRPr="007711C7">
              <w:rPr>
                <w:b/>
                <w:bCs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74C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574CB" w:rsidRDefault="006574CB" w:rsidP="000D0D9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6574C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6574C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6574C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74C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4CB" w:rsidRDefault="006574CB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74CB" w:rsidRDefault="006574CB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574CB" w:rsidRPr="006B42B1" w:rsidRDefault="006574CB">
      <w:pPr>
        <w:rPr>
          <w:rFonts w:cs="Times New Roman"/>
        </w:rPr>
      </w:pPr>
    </w:p>
    <w:sectPr w:rsidR="006574CB" w:rsidRPr="006B42B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4CB" w:rsidRDefault="006574CB" w:rsidP="006B42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74CB" w:rsidRDefault="006574CB" w:rsidP="006B42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4CB" w:rsidRDefault="006574CB" w:rsidP="006B42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74CB" w:rsidRDefault="006574CB" w:rsidP="006B42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9F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0D94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2BD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5AF2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74CB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42B1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1FEF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11C7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18A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665B4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4A06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7D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6DC9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5C7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47C"/>
    <w:rsid w:val="00C765EF"/>
    <w:rsid w:val="00C769B5"/>
    <w:rsid w:val="00C77D14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47A18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09F1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256C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1211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2B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42B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42B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42B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42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97</Words>
  <Characters>558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2018-07-21T11:28:00Z</dcterms:created>
  <dcterms:modified xsi:type="dcterms:W3CDTF">2018-08-04T05:58:00Z</dcterms:modified>
</cp:coreProperties>
</file>